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0" w:type="dxa"/>
        <w:tblInd w:w="93" w:type="dxa"/>
        <w:tblLook w:val="00A0"/>
      </w:tblPr>
      <w:tblGrid>
        <w:gridCol w:w="7730"/>
        <w:gridCol w:w="1520"/>
        <w:gridCol w:w="1380"/>
      </w:tblGrid>
      <w:tr w:rsidR="005F060E" w:rsidRPr="00341C8A" w:rsidTr="00341C8A">
        <w:trPr>
          <w:cantSplit/>
          <w:trHeight w:val="315"/>
        </w:trPr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75"/>
        </w:trPr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5F060E" w:rsidRPr="00341C8A" w:rsidTr="00341C8A">
        <w:trPr>
          <w:cantSplit/>
          <w:trHeight w:val="1365"/>
        </w:trPr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областному закону «Об областном бюджете на 2014 год и на плановый период 2015 и 2016 годов</w:t>
            </w:r>
          </w:p>
        </w:tc>
      </w:tr>
      <w:tr w:rsidR="005F060E" w:rsidRPr="00341C8A" w:rsidTr="00341C8A">
        <w:trPr>
          <w:cantSplit/>
          <w:trHeight w:val="825"/>
        </w:trPr>
        <w:tc>
          <w:tcPr>
            <w:tcW w:w="106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Прогнозируемые поступления доходов в областной бюджет на 2014 год и на плановый период 2015 и 2016 годов</w:t>
            </w:r>
          </w:p>
        </w:tc>
      </w:tr>
      <w:tr w:rsidR="005F060E" w:rsidRPr="00341C8A" w:rsidTr="00341C8A">
        <w:trPr>
          <w:cantSplit/>
          <w:trHeight w:val="315"/>
        </w:trPr>
        <w:tc>
          <w:tcPr>
            <w:tcW w:w="10630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Сумма (тыс. рублей)</w:t>
            </w:r>
          </w:p>
        </w:tc>
      </w:tr>
    </w:tbl>
    <w:p w:rsidR="005F060E" w:rsidRPr="00341C8A" w:rsidRDefault="005F060E">
      <w:pPr>
        <w:rPr>
          <w:sz w:val="2"/>
          <w:szCs w:val="2"/>
        </w:rPr>
      </w:pPr>
    </w:p>
    <w:tbl>
      <w:tblPr>
        <w:tblW w:w="10630" w:type="dxa"/>
        <w:tblInd w:w="93" w:type="dxa"/>
        <w:tblLook w:val="00A0"/>
      </w:tblPr>
      <w:tblGrid>
        <w:gridCol w:w="3975"/>
        <w:gridCol w:w="2256"/>
        <w:gridCol w:w="1499"/>
        <w:gridCol w:w="1520"/>
        <w:gridCol w:w="1380"/>
      </w:tblGrid>
      <w:tr w:rsidR="005F060E" w:rsidRPr="00341C8A" w:rsidTr="00341C8A">
        <w:trPr>
          <w:cantSplit/>
          <w:trHeight w:val="569"/>
          <w:tblHeader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Наименование 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2014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2015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2016 год</w:t>
            </w: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22 630 262,0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24 095 382,8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25 945 318,5</w:t>
            </w:r>
          </w:p>
        </w:tc>
      </w:tr>
      <w:tr w:rsidR="005F060E" w:rsidRPr="00341C8A" w:rsidTr="00341C8A">
        <w:trPr>
          <w:cantSplit/>
          <w:trHeight w:val="45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8:D8"/>
            <w:bookmarkStart w:id="1" w:name="RANGE!A8:D270"/>
            <w:bookmarkEnd w:id="0"/>
            <w:bookmarkEnd w:id="1"/>
            <w:r w:rsidRPr="00341C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17 329 394,0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21 266 962,6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23 195 767,6</w:t>
            </w:r>
          </w:p>
        </w:tc>
      </w:tr>
      <w:tr w:rsidR="005F060E" w:rsidRPr="00341C8A" w:rsidTr="00341C8A">
        <w:trPr>
          <w:cantSplit/>
          <w:trHeight w:val="4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16 777 876,5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20 878 143,6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22 808 895,6</w:t>
            </w:r>
          </w:p>
        </w:tc>
      </w:tr>
      <w:tr w:rsidR="005F060E" w:rsidRPr="00341C8A" w:rsidTr="00341C8A">
        <w:trPr>
          <w:cantSplit/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2" w:name="RANGE!A10:D10"/>
            <w:bookmarkEnd w:id="2"/>
            <w:r w:rsidRPr="00341C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10100000000000000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10 753 090,7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12 956 427,5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14 130 843,0</w:t>
            </w:r>
          </w:p>
        </w:tc>
      </w:tr>
      <w:tr w:rsidR="005F060E" w:rsidRPr="00341C8A" w:rsidTr="00341C8A">
        <w:trPr>
          <w:cantSplit/>
          <w:trHeight w:val="45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" w:name="RANGE!A11:D11"/>
            <w:bookmarkEnd w:id="3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10101000000000110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4 956 700,2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6 009 195,0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6 343 849,0</w:t>
            </w:r>
          </w:p>
        </w:tc>
      </w:tr>
      <w:tr w:rsidR="005F060E" w:rsidRPr="00341C8A" w:rsidTr="00341C8A">
        <w:trPr>
          <w:cantSplit/>
          <w:trHeight w:val="10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" w:name="RANGE!A12:D12"/>
            <w:bookmarkEnd w:id="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Налог на прибыль организаций, зачисляемый в бюджеты бюджетной системы Российской Федерации по соответствующим ставкам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10101010000000110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4 956 700,2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6 009 195,0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6 343 849,0</w:t>
            </w:r>
          </w:p>
        </w:tc>
      </w:tr>
      <w:tr w:rsidR="005F060E" w:rsidRPr="00341C8A" w:rsidTr="00341C8A">
        <w:trPr>
          <w:cantSplit/>
          <w:trHeight w:val="7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" w:name="RANGE!A13:D13"/>
            <w:bookmarkEnd w:id="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прибыль организаций, зачисляемый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10101012020000110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4 956 700,2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6 009 195,0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6 343 849,0</w:t>
            </w:r>
          </w:p>
        </w:tc>
      </w:tr>
      <w:tr w:rsidR="005F060E" w:rsidRPr="00341C8A" w:rsidTr="00341C8A">
        <w:trPr>
          <w:cantSplit/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6" w:name="RANGE!A14:D14"/>
            <w:bookmarkEnd w:id="6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10102000010000110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5 796 390,5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6 947 232,5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7 786 994,0</w:t>
            </w:r>
          </w:p>
        </w:tc>
      </w:tr>
      <w:tr w:rsidR="005F060E" w:rsidRPr="00341C8A" w:rsidTr="00341C8A">
        <w:trPr>
          <w:cantSplit/>
          <w:trHeight w:val="19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" w:name="RANGE!A15:D15"/>
            <w:bookmarkEnd w:id="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ответствии со статьями 227, 227</w:t>
            </w:r>
            <w:r w:rsidRPr="00341C8A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10102010010000110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5 709 490,5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6 810 997,5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7 634 350,0</w:t>
            </w:r>
          </w:p>
        </w:tc>
      </w:tr>
      <w:tr w:rsidR="005F060E" w:rsidRPr="00341C8A" w:rsidTr="00341C8A">
        <w:trPr>
          <w:cantSplit/>
          <w:trHeight w:val="28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" w:name="RANGE!A16:D16"/>
            <w:bookmarkEnd w:id="8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10102020010000110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23 700,0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44 310,0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49 655,0</w:t>
            </w:r>
          </w:p>
        </w:tc>
      </w:tr>
      <w:tr w:rsidR="005F060E" w:rsidRPr="00341C8A" w:rsidTr="00341C8A">
        <w:trPr>
          <w:cantSplit/>
          <w:trHeight w:val="135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" w:name="RANGE!A17:D17"/>
            <w:bookmarkEnd w:id="9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10102030010000110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42 700,0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74 312,0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83 312,0</w:t>
            </w:r>
          </w:p>
        </w:tc>
      </w:tr>
      <w:tr w:rsidR="005F060E" w:rsidRPr="00341C8A" w:rsidTr="00341C8A">
        <w:trPr>
          <w:cantSplit/>
          <w:trHeight w:val="238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" w:name="RANGE!A18:D18"/>
            <w:bookmarkEnd w:id="10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атьей 227</w:t>
            </w:r>
            <w:r w:rsidRPr="00341C8A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10102040010000110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20 500,0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17 613,0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19 677,0</w:t>
            </w:r>
          </w:p>
        </w:tc>
      </w:tr>
      <w:tr w:rsidR="005F060E" w:rsidRPr="00341C8A" w:rsidTr="00341C8A">
        <w:trPr>
          <w:cantSplit/>
          <w:trHeight w:val="11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1" w:name="RANGE!A19:D19"/>
            <w:bookmarkEnd w:id="11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10300000000000000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2 332 304,3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3 252 073,1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3 549 647,6</w:t>
            </w:r>
          </w:p>
        </w:tc>
      </w:tr>
      <w:tr w:rsidR="005F060E" w:rsidRPr="00341C8A" w:rsidTr="00341C8A">
        <w:trPr>
          <w:cantSplit/>
          <w:trHeight w:val="10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2" w:name="RANGE!A20:D20"/>
            <w:bookmarkEnd w:id="12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10302000010000110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2 332 304,3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3 252 073,1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3 549 647,6</w:t>
            </w:r>
          </w:p>
        </w:tc>
      </w:tr>
      <w:tr w:rsidR="005F060E" w:rsidRPr="00341C8A" w:rsidTr="00785444">
        <w:trPr>
          <w:cantSplit/>
          <w:trHeight w:val="51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3" w:name="RANGE!A21:D21"/>
            <w:bookmarkEnd w:id="13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10302100010000110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740 656,0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829 040,0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855 403,0</w:t>
            </w:r>
          </w:p>
        </w:tc>
      </w:tr>
      <w:tr w:rsidR="005F060E" w:rsidRPr="00341C8A" w:rsidTr="00341C8A">
        <w:trPr>
          <w:cantSplit/>
          <w:trHeight w:val="35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4" w:name="RANGE!A22:D22"/>
            <w:bookmarkEnd w:id="1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Акцизы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производимую на территории 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10302110010000110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50 186,0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63 234,0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63 234,0</w:t>
            </w:r>
          </w:p>
        </w:tc>
      </w:tr>
      <w:tr w:rsidR="005F060E" w:rsidRPr="00341C8A" w:rsidTr="00341C8A">
        <w:trPr>
          <w:cantSplit/>
          <w:trHeight w:val="19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5" w:name="RANGE!A23:D23"/>
            <w:bookmarkEnd w:id="1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10302230010000110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561 239,5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836 642,5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948 619,3</w:t>
            </w:r>
          </w:p>
        </w:tc>
      </w:tr>
      <w:tr w:rsidR="005F060E" w:rsidRPr="00341C8A" w:rsidTr="00341C8A">
        <w:trPr>
          <w:cantSplit/>
          <w:trHeight w:val="22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6" w:name="RANGE!A24:D24"/>
            <w:bookmarkEnd w:id="16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10302240010000110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12 719,6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18 292,3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18 870,0</w:t>
            </w:r>
          </w:p>
        </w:tc>
      </w:tr>
      <w:tr w:rsidR="005F060E" w:rsidRPr="00341C8A" w:rsidTr="00341C8A">
        <w:trPr>
          <w:cantSplit/>
          <w:trHeight w:val="22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7" w:name="RANGE!A25:D25"/>
            <w:bookmarkEnd w:id="1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уплаты акцизов на автомобильный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10302250010000110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967 503,2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1 416 225,3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1 570 312,0</w:t>
            </w:r>
          </w:p>
        </w:tc>
      </w:tr>
      <w:tr w:rsidR="005F060E" w:rsidRPr="00341C8A" w:rsidTr="00341C8A">
        <w:trPr>
          <w:cantSplit/>
          <w:trHeight w:val="235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8" w:name="RANGE!A26:D26"/>
            <w:bookmarkEnd w:id="18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уплаты акцизов на прямогонный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10302260010000110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88 639,0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93 209,3</w:t>
            </w:r>
          </w:p>
        </w:tc>
      </w:tr>
      <w:tr w:rsidR="005F060E" w:rsidRPr="00341C8A" w:rsidTr="00341C8A">
        <w:trPr>
          <w:cantSplit/>
          <w:trHeight w:val="4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9" w:name="RANGE!A27:D27"/>
            <w:bookmarkEnd w:id="19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10500000000000000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682 000,0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792 000,0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839 000,0</w:t>
            </w:r>
          </w:p>
        </w:tc>
      </w:tr>
      <w:tr w:rsidR="005F060E" w:rsidRPr="00341C8A" w:rsidTr="00341C8A">
        <w:trPr>
          <w:cantSplit/>
          <w:trHeight w:val="7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0" w:name="RANGE!A28:D28"/>
            <w:bookmarkEnd w:id="20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10501000000000110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682 000,0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792 000,0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839 000,0</w:t>
            </w:r>
          </w:p>
        </w:tc>
      </w:tr>
      <w:tr w:rsidR="005F060E" w:rsidRPr="00341C8A" w:rsidTr="00341C8A">
        <w:trPr>
          <w:cantSplit/>
          <w:trHeight w:val="10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1" w:name="RANGE!A29:D29"/>
            <w:bookmarkEnd w:id="21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10501010010000110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467 800,0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531 220,0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562 745,0</w:t>
            </w:r>
          </w:p>
        </w:tc>
      </w:tr>
      <w:tr w:rsidR="005F060E" w:rsidRPr="00341C8A" w:rsidTr="00341C8A">
        <w:trPr>
          <w:cantSplit/>
          <w:trHeight w:val="10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10501011010000110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467 800,0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531 220,0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562 745,0</w:t>
            </w:r>
          </w:p>
        </w:tc>
      </w:tr>
      <w:tr w:rsidR="005F060E" w:rsidRPr="00341C8A" w:rsidTr="00341C8A">
        <w:trPr>
          <w:cantSplit/>
          <w:trHeight w:val="10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10501020010000110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126 500,0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140 715,0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149 065,0</w:t>
            </w:r>
          </w:p>
        </w:tc>
      </w:tr>
      <w:tr w:rsidR="005F060E" w:rsidRPr="00341C8A" w:rsidTr="00341C8A">
        <w:trPr>
          <w:cantSplit/>
          <w:trHeight w:val="11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2" w:name="RANGE!A32:D32"/>
            <w:bookmarkEnd w:id="22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10501021010000110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126 500,0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140 715,0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149 065,0</w:t>
            </w:r>
          </w:p>
        </w:tc>
      </w:tr>
      <w:tr w:rsidR="005F060E" w:rsidRPr="00341C8A" w:rsidTr="00341C8A">
        <w:trPr>
          <w:cantSplit/>
          <w:trHeight w:val="7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10501050010000110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87 700,0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120 065,0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127 190,0</w:t>
            </w:r>
          </w:p>
        </w:tc>
      </w:tr>
      <w:tr w:rsidR="005F060E" w:rsidRPr="00341C8A" w:rsidTr="00341C8A">
        <w:trPr>
          <w:cantSplit/>
          <w:trHeight w:val="4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3" w:name="RANGE!A34:D34"/>
            <w:bookmarkEnd w:id="23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10600000000000000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2 952 842,0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3 816 263,0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4 226 395,0</w:t>
            </w:r>
          </w:p>
        </w:tc>
      </w:tr>
      <w:tr w:rsidR="005F060E" w:rsidRPr="00341C8A" w:rsidTr="00341C8A">
        <w:trPr>
          <w:cantSplit/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4" w:name="RANGE!A35:D35"/>
            <w:bookmarkEnd w:id="24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10602000020000110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2 335 022,0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3 145 743,0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3 515 675,0</w:t>
            </w:r>
          </w:p>
        </w:tc>
      </w:tr>
      <w:tr w:rsidR="005F060E" w:rsidRPr="00341C8A" w:rsidTr="00341C8A">
        <w:trPr>
          <w:cantSplit/>
          <w:trHeight w:val="7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5" w:name="RANGE!A36:D36"/>
            <w:bookmarkEnd w:id="2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10602010020000110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2 118 022,0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2 805 743,0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3 135 675,0</w:t>
            </w:r>
          </w:p>
        </w:tc>
      </w:tr>
      <w:tr w:rsidR="005F060E" w:rsidRPr="00341C8A" w:rsidTr="00341C8A">
        <w:trPr>
          <w:cantSplit/>
          <w:trHeight w:val="7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6" w:name="RANGE!A37:D37"/>
            <w:bookmarkEnd w:id="26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10602020020000110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217 000,0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340 000,0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380 000,0</w:t>
            </w:r>
          </w:p>
        </w:tc>
      </w:tr>
      <w:tr w:rsidR="005F060E" w:rsidRPr="00341C8A" w:rsidTr="00341C8A">
        <w:trPr>
          <w:cantSplit/>
          <w:trHeight w:val="3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7" w:name="RANGE!A38:D38"/>
            <w:bookmarkEnd w:id="27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10604000020000110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617 400,0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670 100,0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710 300,0</w:t>
            </w:r>
          </w:p>
        </w:tc>
      </w:tr>
      <w:tr w:rsidR="005F060E" w:rsidRPr="00341C8A" w:rsidTr="00341C8A">
        <w:trPr>
          <w:cantSplit/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8" w:name="RANGE!A39:D39"/>
            <w:bookmarkEnd w:id="28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10604011020000110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143 000,0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161 850,0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171 500,0</w:t>
            </w:r>
          </w:p>
        </w:tc>
      </w:tr>
      <w:tr w:rsidR="005F060E" w:rsidRPr="00341C8A" w:rsidTr="00341C8A">
        <w:trPr>
          <w:cantSplit/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9" w:name="RANGE!A40:D40"/>
            <w:bookmarkEnd w:id="29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10604012020000110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474 400,0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508 250,0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538 800,0</w:t>
            </w:r>
          </w:p>
        </w:tc>
      </w:tr>
      <w:tr w:rsidR="005F060E" w:rsidRPr="00341C8A" w:rsidTr="00341C8A">
        <w:trPr>
          <w:cantSplit/>
          <w:trHeight w:val="4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0" w:name="RANGE!A41:D41"/>
            <w:bookmarkEnd w:id="30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10605000020000110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420,0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420,0</w:t>
            </w:r>
          </w:p>
        </w:tc>
      </w:tr>
      <w:tr w:rsidR="005F060E" w:rsidRPr="00341C8A" w:rsidTr="00341C8A">
        <w:trPr>
          <w:cantSplit/>
          <w:trHeight w:val="7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1" w:name="RANGE!A42:D42"/>
            <w:bookmarkEnd w:id="31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10700000000000000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27 480,0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29 090,0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30 800,0</w:t>
            </w:r>
          </w:p>
        </w:tc>
      </w:tr>
      <w:tr w:rsidR="005F060E" w:rsidRPr="00341C8A" w:rsidTr="00341C8A">
        <w:trPr>
          <w:cantSplit/>
          <w:trHeight w:val="4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2" w:name="RANGE!A43:D43"/>
            <w:bookmarkEnd w:id="32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10701000010000110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25 100,0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26 600,0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28 200,0</w:t>
            </w:r>
          </w:p>
        </w:tc>
      </w:tr>
      <w:tr w:rsidR="005F060E" w:rsidRPr="00341C8A" w:rsidTr="00341C8A">
        <w:trPr>
          <w:cantSplit/>
          <w:trHeight w:val="75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3" w:name="RANGE!A44:D44"/>
            <w:bookmarkEnd w:id="33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10701020010000110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15 100,0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17 000,0</w:t>
            </w:r>
          </w:p>
        </w:tc>
      </w:tr>
      <w:tr w:rsidR="005F060E" w:rsidRPr="00341C8A" w:rsidTr="00341C8A">
        <w:trPr>
          <w:cantSplit/>
          <w:trHeight w:val="10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4" w:name="RANGE!A45:D45"/>
            <w:bookmarkEnd w:id="3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добычу прочих полезных ископаемых (за исключением полезных ископаемых в виде природных алмазов)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10701030010000110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10 600,0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11 200,0</w:t>
            </w:r>
          </w:p>
        </w:tc>
      </w:tr>
      <w:tr w:rsidR="005F060E" w:rsidRPr="00341C8A" w:rsidTr="00341C8A">
        <w:trPr>
          <w:cantSplit/>
          <w:trHeight w:val="9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5" w:name="RANGE!A46:D46"/>
            <w:bookmarkEnd w:id="35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10704000010000110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2 380,0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2 490,0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2 600,0</w:t>
            </w:r>
          </w:p>
        </w:tc>
      </w:tr>
      <w:tr w:rsidR="005F060E" w:rsidRPr="00341C8A" w:rsidTr="00341C8A">
        <w:trPr>
          <w:cantSplit/>
          <w:trHeight w:val="5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6" w:name="RANGE!A47:D47"/>
            <w:bookmarkEnd w:id="36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10704010010000110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2 400,0</w:t>
            </w:r>
          </w:p>
        </w:tc>
      </w:tr>
      <w:tr w:rsidR="005F060E" w:rsidRPr="00341C8A" w:rsidTr="00341C8A">
        <w:trPr>
          <w:cantSplit/>
          <w:trHeight w:val="10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7" w:name="RANGE!A48:D48"/>
            <w:bookmarkEnd w:id="3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10704030010000110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180,0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5F060E" w:rsidRPr="00341C8A" w:rsidTr="00341C8A">
        <w:trPr>
          <w:cantSplit/>
          <w:trHeight w:val="4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8" w:name="RANGE!A49:D49"/>
            <w:bookmarkEnd w:id="38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10800000000000000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30 159,5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32 290,0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32 210,0</w:t>
            </w:r>
          </w:p>
        </w:tc>
      </w:tr>
      <w:tr w:rsidR="005F060E" w:rsidRPr="00341C8A" w:rsidTr="00341C8A">
        <w:trPr>
          <w:cantSplit/>
          <w:trHeight w:val="14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9" w:name="RANGE!A50:D50"/>
            <w:bookmarkEnd w:id="39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10804000010000110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100,0</w:t>
            </w:r>
          </w:p>
        </w:tc>
      </w:tr>
      <w:tr w:rsidR="005F060E" w:rsidRPr="00341C8A" w:rsidTr="00341C8A">
        <w:trPr>
          <w:cantSplit/>
          <w:trHeight w:val="29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0" w:name="RANGE!A51:D51"/>
            <w:bookmarkEnd w:id="40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нотариусами государственных нотариальных контор и (или) должностными лицами органов исполнительной власти, уполномоченными в соответствии с законодательными актами Российской Федерации и (или) законодательными актами субъектов Российской Федерации на совершение нотариальных действий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10804010010000110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5F060E" w:rsidRPr="00341C8A" w:rsidTr="00341C8A">
        <w:trPr>
          <w:cantSplit/>
          <w:trHeight w:val="10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41" w:name="RANGE!A52:D52"/>
            <w:bookmarkEnd w:id="41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10807000010000110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29 889,5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32 190,0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32 110,0</w:t>
            </w:r>
          </w:p>
        </w:tc>
      </w:tr>
      <w:tr w:rsidR="005F060E" w:rsidRPr="00341C8A" w:rsidTr="00341C8A">
        <w:trPr>
          <w:cantSplit/>
          <w:trHeight w:val="175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2" w:name="RANGE!A53:D53"/>
            <w:bookmarkEnd w:id="42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10807080010000110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20 200,0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21 850,0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21 850,0</w:t>
            </w:r>
          </w:p>
        </w:tc>
      </w:tr>
      <w:tr w:rsidR="005F060E" w:rsidRPr="00341C8A" w:rsidTr="00341C8A">
        <w:trPr>
          <w:cantSplit/>
          <w:trHeight w:val="21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3" w:name="RANGE!A54:D54"/>
            <w:bookmarkEnd w:id="43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10807082010000110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20 200,0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21 850,0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21 850,0</w:t>
            </w:r>
          </w:p>
        </w:tc>
      </w:tr>
      <w:tr w:rsidR="005F060E" w:rsidRPr="00341C8A" w:rsidTr="00341C8A">
        <w:trPr>
          <w:cantSplit/>
          <w:trHeight w:val="207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4" w:name="RANGE!A55:D55"/>
            <w:bookmarkEnd w:id="4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10807110010000110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170,0</w:t>
            </w:r>
          </w:p>
        </w:tc>
      </w:tr>
      <w:tr w:rsidR="005F060E" w:rsidRPr="00341C8A" w:rsidTr="00341C8A">
        <w:trPr>
          <w:cantSplit/>
          <w:trHeight w:val="11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региональных отделений политической партии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10807120010000110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5F060E" w:rsidRPr="00341C8A" w:rsidTr="00341C8A">
        <w:trPr>
          <w:cantSplit/>
          <w:trHeight w:val="20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5" w:name="RANGE!A57:D57"/>
            <w:bookmarkEnd w:id="4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10807130010000110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90,0</w:t>
            </w:r>
          </w:p>
        </w:tc>
      </w:tr>
      <w:tr w:rsidR="005F060E" w:rsidRPr="00341C8A" w:rsidTr="00341C8A">
        <w:trPr>
          <w:cantSplit/>
          <w:trHeight w:val="208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 регистрационных знаков, водительских удостоверений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10807140010000110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7 820,0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8 620,0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8 620,0</w:t>
            </w:r>
          </w:p>
        </w:tc>
      </w:tr>
      <w:tr w:rsidR="005F060E" w:rsidRPr="00341C8A" w:rsidTr="00341C8A">
        <w:trPr>
          <w:cantSplit/>
          <w:trHeight w:val="45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проведение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мототранспортных средств, прицепов, тракторов, самоходных дорожно-строительных и иных самоходных машин, 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10807142010000110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7 820,0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8 620,0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8 620,0</w:t>
            </w:r>
          </w:p>
        </w:tc>
      </w:tr>
      <w:tr w:rsidR="005F060E" w:rsidRPr="00341C8A" w:rsidTr="00341C8A">
        <w:trPr>
          <w:cantSplit/>
          <w:trHeight w:val="34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6" w:name="RANGE!A60:D60"/>
            <w:bookmarkEnd w:id="46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10807160010000110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5F060E" w:rsidRPr="00341C8A" w:rsidTr="00341C8A">
        <w:trPr>
          <w:cantSplit/>
          <w:trHeight w:val="18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10807170010000110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350,0</w:t>
            </w:r>
          </w:p>
        </w:tc>
      </w:tr>
      <w:tr w:rsidR="005F060E" w:rsidRPr="00341C8A" w:rsidTr="00341C8A">
        <w:trPr>
          <w:cantSplit/>
          <w:trHeight w:val="23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7" w:name="RANGE!A62:D62"/>
            <w:bookmarkEnd w:id="4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10807172010000110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350,0</w:t>
            </w:r>
          </w:p>
        </w:tc>
      </w:tr>
      <w:tr w:rsidR="005F060E" w:rsidRPr="00341C8A" w:rsidTr="00341C8A">
        <w:trPr>
          <w:cantSplit/>
          <w:trHeight w:val="13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8" w:name="RANGE!A63:D63"/>
            <w:bookmarkEnd w:id="48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10807300010000110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926,0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1 067,0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967,0</w:t>
            </w:r>
          </w:p>
        </w:tc>
      </w:tr>
      <w:tr w:rsidR="005F060E" w:rsidRPr="00341C8A" w:rsidTr="00341C8A">
        <w:trPr>
          <w:cantSplit/>
          <w:trHeight w:val="22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10807380010000110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352,0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2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10807390010000110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36,5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4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551 517,5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388 819,0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386 872,0</w:t>
            </w:r>
          </w:p>
        </w:tc>
      </w:tr>
      <w:tr w:rsidR="005F060E" w:rsidRPr="00341C8A" w:rsidTr="00341C8A">
        <w:trPr>
          <w:cantSplit/>
          <w:trHeight w:val="12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49" w:name="RANGE!A67:D67"/>
            <w:bookmarkEnd w:id="49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75 126,0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44 442,0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31 863,0</w:t>
            </w:r>
          </w:p>
        </w:tc>
      </w:tr>
      <w:tr w:rsidR="005F060E" w:rsidRPr="00341C8A" w:rsidTr="00341C8A">
        <w:trPr>
          <w:cantSplit/>
          <w:trHeight w:val="8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50" w:name="RANGE!A68:D68"/>
            <w:bookmarkEnd w:id="50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11103000000000120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27 026,0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14 842,0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2 263,0</w:t>
            </w:r>
          </w:p>
        </w:tc>
      </w:tr>
      <w:tr w:rsidR="005F060E" w:rsidRPr="00341C8A" w:rsidTr="00341C8A">
        <w:trPr>
          <w:cantSplit/>
          <w:trHeight w:val="10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1" w:name="RANGE!A69:D69"/>
            <w:bookmarkEnd w:id="51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11103020020000120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27 026,0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14 842,0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2 263,0</w:t>
            </w:r>
          </w:p>
        </w:tc>
      </w:tr>
      <w:tr w:rsidR="005F060E" w:rsidRPr="00341C8A" w:rsidTr="00341C8A">
        <w:trPr>
          <w:cantSplit/>
          <w:trHeight w:val="23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52" w:name="RANGE!A70:D70"/>
            <w:bookmarkEnd w:id="52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11105000000000120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48 000,0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29 500,0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29 500,0</w:t>
            </w:r>
          </w:p>
        </w:tc>
      </w:tr>
      <w:tr w:rsidR="005F060E" w:rsidRPr="00341C8A" w:rsidTr="00341C8A">
        <w:trPr>
          <w:cantSplit/>
          <w:trHeight w:val="24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3" w:name="RANGE!A71:D71"/>
            <w:bookmarkEnd w:id="53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11105020000000120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10 000,0</w:t>
            </w:r>
          </w:p>
        </w:tc>
      </w:tr>
      <w:tr w:rsidR="005F060E" w:rsidRPr="00341C8A" w:rsidTr="00341C8A">
        <w:trPr>
          <w:cantSplit/>
          <w:trHeight w:val="24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4" w:name="RANGE!A72:D72"/>
            <w:bookmarkEnd w:id="5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 субъектов Российской Федерации (за исключением  земельных участков бюджетных и автономных учреждений субъектов Российской Федерации)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11105022020000120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10 000,0</w:t>
            </w:r>
          </w:p>
        </w:tc>
      </w:tr>
      <w:tr w:rsidR="005F060E" w:rsidRPr="00341C8A" w:rsidTr="00341C8A">
        <w:trPr>
          <w:cantSplit/>
          <w:trHeight w:val="115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11105070000000120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38 000,0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19 500,0</w:t>
            </w:r>
          </w:p>
        </w:tc>
      </w:tr>
      <w:tr w:rsidR="005F060E" w:rsidRPr="00341C8A" w:rsidTr="00341C8A">
        <w:trPr>
          <w:cantSplit/>
          <w:trHeight w:val="9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5" w:name="RANGE!A74:D74"/>
            <w:bookmarkEnd w:id="5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11105072020000120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38 000,0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19 500,0</w:t>
            </w:r>
          </w:p>
        </w:tc>
      </w:tr>
      <w:tr w:rsidR="005F060E" w:rsidRPr="00341C8A" w:rsidTr="00341C8A">
        <w:trPr>
          <w:cantSplit/>
          <w:trHeight w:val="7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11107000000000120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100,0</w:t>
            </w:r>
          </w:p>
        </w:tc>
      </w:tr>
      <w:tr w:rsidR="005F060E" w:rsidRPr="00341C8A" w:rsidTr="00341C8A">
        <w:trPr>
          <w:cantSplit/>
          <w:trHeight w:val="13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6" w:name="RANGE!A76:D76"/>
            <w:bookmarkEnd w:id="56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11107010000000120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5F060E" w:rsidRPr="00341C8A" w:rsidTr="00341C8A">
        <w:trPr>
          <w:cantSplit/>
          <w:trHeight w:val="13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7" w:name="RANGE!A77:D77"/>
            <w:bookmarkEnd w:id="5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11107012020000120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5F060E" w:rsidRPr="00341C8A" w:rsidTr="00341C8A">
        <w:trPr>
          <w:cantSplit/>
          <w:trHeight w:val="7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58" w:name="RANGE!A78:D78"/>
            <w:bookmarkEnd w:id="58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11200000000000000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200 115,5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180 960,0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185 269,0</w:t>
            </w:r>
          </w:p>
        </w:tc>
      </w:tr>
      <w:tr w:rsidR="005F060E" w:rsidRPr="00341C8A" w:rsidTr="00341C8A">
        <w:trPr>
          <w:cantSplit/>
          <w:trHeight w:val="6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59" w:name="RANGE!A79:D79"/>
            <w:bookmarkEnd w:id="59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11201000010000120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22 924,0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23 383,0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23 850,0</w:t>
            </w:r>
          </w:p>
        </w:tc>
      </w:tr>
      <w:tr w:rsidR="005F060E" w:rsidRPr="00341C8A" w:rsidTr="00341C8A">
        <w:trPr>
          <w:cantSplit/>
          <w:trHeight w:val="8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11201010010000120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2 762,0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2 817,0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2 873,0</w:t>
            </w:r>
          </w:p>
        </w:tc>
      </w:tr>
      <w:tr w:rsidR="005F060E" w:rsidRPr="00341C8A" w:rsidTr="00341C8A">
        <w:trPr>
          <w:cantSplit/>
          <w:trHeight w:val="87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11201020010000120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391,0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399,0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407,0</w:t>
            </w:r>
          </w:p>
        </w:tc>
      </w:tr>
      <w:tr w:rsidR="005F060E" w:rsidRPr="00341C8A" w:rsidTr="00341C8A">
        <w:trPr>
          <w:cantSplit/>
          <w:trHeight w:val="7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11201030010000120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2 377,0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2 425,0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2 473,0</w:t>
            </w:r>
          </w:p>
        </w:tc>
      </w:tr>
      <w:tr w:rsidR="005F060E" w:rsidRPr="00341C8A" w:rsidTr="00341C8A">
        <w:trPr>
          <w:cantSplit/>
          <w:trHeight w:val="7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11201040010000120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17 394,0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17 742,0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18 097,0</w:t>
            </w:r>
          </w:p>
        </w:tc>
      </w:tr>
      <w:tr w:rsidR="005F060E" w:rsidRPr="00341C8A" w:rsidTr="00341C8A">
        <w:trPr>
          <w:cantSplit/>
          <w:trHeight w:val="5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60" w:name="RANGE!A84:D84"/>
            <w:bookmarkEnd w:id="60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11202000010000120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18 816,0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10 204,0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10 204,0</w:t>
            </w:r>
          </w:p>
        </w:tc>
      </w:tr>
      <w:tr w:rsidR="005F060E" w:rsidRPr="00341C8A" w:rsidTr="00341C8A">
        <w:trPr>
          <w:cantSplit/>
          <w:trHeight w:val="13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1" w:name="RANGE!A85:D85"/>
            <w:bookmarkEnd w:id="61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11202010010000120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17 281,0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8 014,0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8 014,0</w:t>
            </w:r>
          </w:p>
        </w:tc>
      </w:tr>
      <w:tr w:rsidR="005F060E" w:rsidRPr="00341C8A" w:rsidTr="00341C8A">
        <w:trPr>
          <w:cantSplit/>
          <w:trHeight w:val="17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2" w:name="RANGE!A86:D86"/>
            <w:bookmarkEnd w:id="62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11202012010000120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17 281,0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8 014,0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8 014,0</w:t>
            </w:r>
          </w:p>
        </w:tc>
      </w:tr>
      <w:tr w:rsidR="005F060E" w:rsidRPr="00341C8A" w:rsidTr="00341C8A">
        <w:trPr>
          <w:cantSplit/>
          <w:trHeight w:val="10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3" w:name="RANGE!A87:D87"/>
            <w:bookmarkEnd w:id="63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11202030010000120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700,0</w:t>
            </w:r>
          </w:p>
        </w:tc>
      </w:tr>
      <w:tr w:rsidR="005F060E" w:rsidRPr="00341C8A" w:rsidTr="00341C8A">
        <w:trPr>
          <w:cantSplit/>
          <w:trHeight w:val="13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4" w:name="RANGE!A88:D88"/>
            <w:bookmarkEnd w:id="6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11202050010000120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725,0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190,0</w:t>
            </w:r>
          </w:p>
        </w:tc>
      </w:tr>
      <w:tr w:rsidR="005F060E" w:rsidRPr="00341C8A" w:rsidTr="00341C8A">
        <w:trPr>
          <w:cantSplit/>
          <w:trHeight w:val="16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11202052010000120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725,0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190,0</w:t>
            </w:r>
          </w:p>
        </w:tc>
      </w:tr>
      <w:tr w:rsidR="005F060E" w:rsidRPr="00341C8A" w:rsidTr="00341C8A">
        <w:trPr>
          <w:cantSplit/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11202100000000120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110,0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1 300,0</w:t>
            </w:r>
          </w:p>
        </w:tc>
      </w:tr>
      <w:tr w:rsidR="005F060E" w:rsidRPr="00341C8A" w:rsidTr="00341C8A">
        <w:trPr>
          <w:cantSplit/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5" w:name="RANGE!A91:D91"/>
            <w:bookmarkEnd w:id="6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11202102020000120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110,0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1 300,0</w:t>
            </w:r>
          </w:p>
        </w:tc>
      </w:tr>
      <w:tr w:rsidR="005F060E" w:rsidRPr="00341C8A" w:rsidTr="00341C8A">
        <w:trPr>
          <w:cantSplit/>
          <w:trHeight w:val="4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66" w:name="RANGE!A92:D92"/>
            <w:bookmarkEnd w:id="66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11204000000000120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158 375,5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147 373,0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151 215,0</w:t>
            </w:r>
          </w:p>
        </w:tc>
      </w:tr>
      <w:tr w:rsidR="005F060E" w:rsidRPr="00341C8A" w:rsidTr="00341C8A">
        <w:trPr>
          <w:cantSplit/>
          <w:trHeight w:val="7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Плата за использование лесов, расположенных на землях лесного фонда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11204010000000120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158 375,5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147 373,0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151 215,0</w:t>
            </w:r>
          </w:p>
        </w:tc>
      </w:tr>
      <w:tr w:rsidR="005F060E" w:rsidRPr="00341C8A" w:rsidTr="00341C8A">
        <w:trPr>
          <w:cantSplit/>
          <w:trHeight w:val="13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7" w:name="RANGE!A94:D94"/>
            <w:bookmarkEnd w:id="6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 xml:space="preserve">11204013020000120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2 300,0</w:t>
            </w:r>
          </w:p>
        </w:tc>
      </w:tr>
      <w:tr w:rsidR="005F060E" w:rsidRPr="00341C8A" w:rsidTr="00341C8A">
        <w:trPr>
          <w:cantSplit/>
          <w:trHeight w:val="10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8" w:name="RANGE!A95:D95"/>
            <w:bookmarkEnd w:id="68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 в части, превышающей минимальный размер арендной платы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 xml:space="preserve">11204014020000120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136 875,5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128 073,0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131 915,0</w:t>
            </w:r>
          </w:p>
        </w:tc>
      </w:tr>
      <w:tr w:rsidR="005F060E" w:rsidRPr="00341C8A" w:rsidTr="00341C8A">
        <w:trPr>
          <w:cantSplit/>
          <w:trHeight w:val="14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9" w:name="RANGE!A96:D96"/>
            <w:bookmarkEnd w:id="69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 в части платы по договору купли-продажи лесных насаждений для собственных нужд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 xml:space="preserve">11204015020000120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17 000,0</w:t>
            </w:r>
          </w:p>
        </w:tc>
      </w:tr>
      <w:tr w:rsidR="005F060E" w:rsidRPr="00341C8A" w:rsidTr="00341C8A">
        <w:trPr>
          <w:cantSplit/>
          <w:trHeight w:val="8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0" w:name="RANGE!A97:D97"/>
            <w:bookmarkEnd w:id="70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11300000000000000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10 699,6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8 415,0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8 570,0</w:t>
            </w:r>
          </w:p>
        </w:tc>
      </w:tr>
      <w:tr w:rsidR="005F060E" w:rsidRPr="00341C8A" w:rsidTr="00341C8A">
        <w:trPr>
          <w:cantSplit/>
          <w:trHeight w:val="58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11301000000000130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2 072,5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1 700,0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1 700,0</w:t>
            </w:r>
          </w:p>
        </w:tc>
      </w:tr>
      <w:tr w:rsidR="005F060E" w:rsidRPr="00341C8A" w:rsidTr="00341C8A">
        <w:trPr>
          <w:cantSplit/>
          <w:trHeight w:val="9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предоставление сведений, документов, содержащихся в государственных реестрах (регистрах)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11301400010000130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25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11301410010000130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5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11301990000000130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1 700,0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1 700,0</w:t>
            </w:r>
          </w:p>
        </w:tc>
      </w:tr>
      <w:tr w:rsidR="005F060E" w:rsidRPr="00341C8A" w:rsidTr="00341C8A">
        <w:trPr>
          <w:cantSplit/>
          <w:trHeight w:val="10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11301992020000130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1 700,0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1 700,0</w:t>
            </w:r>
          </w:p>
        </w:tc>
      </w:tr>
      <w:tr w:rsidR="005F060E" w:rsidRPr="00341C8A" w:rsidTr="00341C8A">
        <w:trPr>
          <w:cantSplit/>
          <w:trHeight w:val="5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11302000000000130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8 627,1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6 715,0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6 870,0</w:t>
            </w:r>
          </w:p>
        </w:tc>
      </w:tr>
      <w:tr w:rsidR="005F060E" w:rsidRPr="00341C8A" w:rsidTr="00341C8A">
        <w:trPr>
          <w:cantSplit/>
          <w:trHeight w:val="115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11302060000000130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2 116,0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2 473,0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2 627,0</w:t>
            </w:r>
          </w:p>
        </w:tc>
      </w:tr>
      <w:tr w:rsidR="005F060E" w:rsidRPr="00341C8A" w:rsidTr="00341C8A">
        <w:trPr>
          <w:cantSplit/>
          <w:trHeight w:val="118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1" w:name="RANGE!A105:D105"/>
            <w:bookmarkEnd w:id="71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11302062020000130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2 116,0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2 473,0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2 627,0</w:t>
            </w:r>
          </w:p>
        </w:tc>
      </w:tr>
      <w:tr w:rsidR="005F060E" w:rsidRPr="00341C8A" w:rsidTr="00341C8A">
        <w:trPr>
          <w:cantSplit/>
          <w:trHeight w:val="6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11302990000000130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6 511,1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4 242,0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4 243,0</w:t>
            </w:r>
          </w:p>
        </w:tc>
      </w:tr>
      <w:tr w:rsidR="005F060E" w:rsidRPr="00341C8A" w:rsidTr="00341C8A">
        <w:trPr>
          <w:cantSplit/>
          <w:trHeight w:val="96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2" w:name="RANGE!A107:D107"/>
            <w:bookmarkEnd w:id="72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бюджетов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11302992020000130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6 511,1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4 242,0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4 243,0</w:t>
            </w:r>
          </w:p>
        </w:tc>
      </w:tr>
      <w:tr w:rsidR="005F060E" w:rsidRPr="00341C8A" w:rsidTr="00341C8A">
        <w:trPr>
          <w:cantSplit/>
          <w:trHeight w:val="7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3" w:name="RANGE!A108:D108"/>
            <w:bookmarkEnd w:id="73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11400000000000000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31 000,0</w:t>
            </w:r>
          </w:p>
        </w:tc>
      </w:tr>
      <w:tr w:rsidR="005F060E" w:rsidRPr="00341C8A" w:rsidTr="00341C8A">
        <w:trPr>
          <w:cantSplit/>
          <w:trHeight w:val="238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4" w:name="RANGE!A109:D109"/>
            <w:bookmarkEnd w:id="74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11402000000000000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41 500,0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30 000,0</w:t>
            </w:r>
          </w:p>
        </w:tc>
      </w:tr>
      <w:tr w:rsidR="005F060E" w:rsidRPr="00341C8A" w:rsidTr="00341C8A">
        <w:trPr>
          <w:cantSplit/>
          <w:trHeight w:val="27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5" w:name="RANGE!A110:D110"/>
            <w:bookmarkEnd w:id="7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11402020020000410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41 500,0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30 000,0</w:t>
            </w:r>
          </w:p>
        </w:tc>
      </w:tr>
      <w:tr w:rsidR="005F060E" w:rsidRPr="00341C8A" w:rsidTr="00341C8A">
        <w:trPr>
          <w:cantSplit/>
          <w:trHeight w:val="29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11402023020000410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41 500,0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30 000,0</w:t>
            </w:r>
          </w:p>
        </w:tc>
      </w:tr>
      <w:tr w:rsidR="005F060E" w:rsidRPr="00341C8A" w:rsidTr="00341C8A">
        <w:trPr>
          <w:cantSplit/>
          <w:trHeight w:val="10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6" w:name="RANGE!A112:D112"/>
            <w:bookmarkEnd w:id="76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11406000000000430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1 000,0</w:t>
            </w:r>
          </w:p>
        </w:tc>
      </w:tr>
      <w:tr w:rsidR="005F060E" w:rsidRPr="00341C8A" w:rsidTr="00341C8A">
        <w:trPr>
          <w:cantSplit/>
          <w:trHeight w:val="14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7" w:name="RANGE!A113:D113"/>
            <w:bookmarkEnd w:id="7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11406020000000430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1 000,0</w:t>
            </w:r>
          </w:p>
        </w:tc>
      </w:tr>
      <w:tr w:rsidR="005F060E" w:rsidRPr="00341C8A" w:rsidTr="00341C8A">
        <w:trPr>
          <w:cantSplit/>
          <w:trHeight w:val="16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8" w:name="RANGE!A114:D114"/>
            <w:bookmarkEnd w:id="78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11406022020000430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1 000,0</w:t>
            </w:r>
          </w:p>
        </w:tc>
      </w:tr>
      <w:tr w:rsidR="005F060E" w:rsidRPr="00341C8A" w:rsidTr="00341C8A">
        <w:trPr>
          <w:cantSplit/>
          <w:trHeight w:val="57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9" w:name="RANGE!A115:D115"/>
            <w:bookmarkEnd w:id="79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11500000000000000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1 080,0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505,0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470,0</w:t>
            </w:r>
          </w:p>
        </w:tc>
      </w:tr>
      <w:tr w:rsidR="005F060E" w:rsidRPr="00341C8A" w:rsidTr="00341C8A">
        <w:trPr>
          <w:cantSplit/>
          <w:trHeight w:val="11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80" w:name="RANGE!A116:D116"/>
            <w:bookmarkEnd w:id="80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11502000000000140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1 080,0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505,0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470,0</w:t>
            </w:r>
          </w:p>
        </w:tc>
      </w:tr>
      <w:tr w:rsidR="005F060E" w:rsidRPr="00341C8A" w:rsidTr="00341C8A">
        <w:trPr>
          <w:cantSplit/>
          <w:trHeight w:val="11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1" w:name="RANGE!A117:D117"/>
            <w:bookmarkEnd w:id="81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11502020020000140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1 080,0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470,0</w:t>
            </w:r>
          </w:p>
        </w:tc>
      </w:tr>
      <w:tr w:rsidR="005F060E" w:rsidRPr="00341C8A" w:rsidTr="00341C8A">
        <w:trPr>
          <w:cantSplit/>
          <w:trHeight w:val="7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82" w:name="RANGE!A118:D118"/>
            <w:bookmarkEnd w:id="82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11600000000000000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221 996,4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123 497,0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129 700,0</w:t>
            </w:r>
          </w:p>
        </w:tc>
      </w:tr>
      <w:tr w:rsidR="005F060E" w:rsidRPr="00341C8A" w:rsidTr="00341C8A">
        <w:trPr>
          <w:cantSplit/>
          <w:trHeight w:val="10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11618000000000140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87,0</w:t>
            </w:r>
          </w:p>
        </w:tc>
      </w:tr>
      <w:tr w:rsidR="005F060E" w:rsidRPr="00341C8A" w:rsidTr="00341C8A">
        <w:trPr>
          <w:cantSplit/>
          <w:trHeight w:val="10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11618020020000140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87,0</w:t>
            </w:r>
          </w:p>
        </w:tc>
      </w:tr>
      <w:tr w:rsidR="005F060E" w:rsidRPr="00341C8A" w:rsidTr="00341C8A">
        <w:trPr>
          <w:cantSplit/>
          <w:trHeight w:val="7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11623000000000140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61,4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5,0</w:t>
            </w:r>
          </w:p>
        </w:tc>
      </w:tr>
      <w:tr w:rsidR="005F060E" w:rsidRPr="00341C8A" w:rsidTr="00341C8A">
        <w:trPr>
          <w:cantSplit/>
          <w:trHeight w:val="13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11623020020000140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61,4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5F060E" w:rsidRPr="00341C8A" w:rsidTr="00341C8A">
        <w:trPr>
          <w:cantSplit/>
          <w:trHeight w:val="18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11623021020000140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61,4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5F060E" w:rsidRPr="00341C8A" w:rsidTr="00341C8A">
        <w:trPr>
          <w:cantSplit/>
          <w:trHeight w:val="11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3" w:name="RANGE!A124:D124"/>
            <w:bookmarkEnd w:id="83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11627000010000140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17 000,0</w:t>
            </w:r>
          </w:p>
        </w:tc>
      </w:tr>
      <w:tr w:rsidR="005F060E" w:rsidRPr="00341C8A" w:rsidTr="00341C8A">
        <w:trPr>
          <w:cantSplit/>
          <w:trHeight w:val="8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11630000010000140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946,0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394,0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394,0</w:t>
            </w:r>
          </w:p>
        </w:tc>
      </w:tr>
      <w:tr w:rsidR="005F060E" w:rsidRPr="00341C8A" w:rsidTr="00341C8A">
        <w:trPr>
          <w:cantSplit/>
          <w:trHeight w:val="13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 xml:space="preserve">11630010010000140 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946,0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394,0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394,0</w:t>
            </w:r>
          </w:p>
        </w:tc>
      </w:tr>
      <w:tr w:rsidR="005F060E" w:rsidRPr="00341C8A" w:rsidTr="00341C8A">
        <w:trPr>
          <w:cantSplit/>
          <w:trHeight w:val="16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4" w:name="RANGE!A127:D127"/>
            <w:bookmarkEnd w:id="8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 тяжеловесных грузов по автомобильным дорогам общего пользования регионального или межмуниципального значения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 xml:space="preserve">11630012010000140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946,0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394,0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394,0</w:t>
            </w:r>
          </w:p>
        </w:tc>
      </w:tr>
      <w:tr w:rsidR="005F060E" w:rsidRPr="00341C8A" w:rsidTr="00341C8A">
        <w:trPr>
          <w:cantSplit/>
          <w:trHeight w:val="11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5" w:name="RANGE!A128:D128"/>
            <w:bookmarkEnd w:id="8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11630020010000140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195 000,0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81 024,0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85 075,0</w:t>
            </w:r>
          </w:p>
        </w:tc>
      </w:tr>
      <w:tr w:rsidR="005F060E" w:rsidRPr="00341C8A" w:rsidTr="00341C8A">
        <w:trPr>
          <w:cantSplit/>
          <w:trHeight w:val="11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11632000000000140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31,0</w:t>
            </w:r>
          </w:p>
        </w:tc>
      </w:tr>
      <w:tr w:rsidR="005F060E" w:rsidRPr="00341C8A" w:rsidTr="00341C8A">
        <w:trPr>
          <w:cantSplit/>
          <w:trHeight w:val="17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6" w:name="RANGE!A130:D130"/>
            <w:bookmarkEnd w:id="86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11632000020000140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31,0</w:t>
            </w:r>
          </w:p>
        </w:tc>
      </w:tr>
      <w:tr w:rsidR="005F060E" w:rsidRPr="00341C8A" w:rsidTr="00341C8A">
        <w:trPr>
          <w:cantSplit/>
          <w:trHeight w:val="148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11633000000000140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485,0</w:t>
            </w:r>
          </w:p>
        </w:tc>
      </w:tr>
      <w:tr w:rsidR="005F060E" w:rsidRPr="00341C8A" w:rsidTr="00341C8A">
        <w:trPr>
          <w:cantSplit/>
          <w:trHeight w:val="17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11633020020000140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485,0</w:t>
            </w:r>
          </w:p>
        </w:tc>
      </w:tr>
      <w:tr w:rsidR="005F060E" w:rsidRPr="00341C8A" w:rsidTr="00341C8A">
        <w:trPr>
          <w:cantSplit/>
          <w:trHeight w:val="17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Поступления  сумм в возмещение вреда, причиняемого автомобильным дорогам  транспортными средствами, осуществляющими перевозки тяжеловесных и  (или) крупногабаритных грузов 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 xml:space="preserve">11637000000000140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9 600,0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22 491,0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23 638,0</w:t>
            </w:r>
          </w:p>
        </w:tc>
      </w:tr>
      <w:tr w:rsidR="005F060E" w:rsidRPr="00341C8A" w:rsidTr="00341C8A">
        <w:trPr>
          <w:cantSplit/>
          <w:trHeight w:val="246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7" w:name="RANGE!A134:D134"/>
            <w:bookmarkEnd w:id="8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Поступления  сумм в возмещение вреда, причиняемого автомобильным дорогам регионального или межмуниципального значения транспортными средствами, осуществляющим перевозки тяжеловесных и  (или) крупногабаритных грузов, зачисляемые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 xml:space="preserve">11637020020000140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9 600,0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22 491,0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23 638,0</w:t>
            </w:r>
          </w:p>
        </w:tc>
      </w:tr>
      <w:tr w:rsidR="005F060E" w:rsidRPr="00341C8A" w:rsidTr="00341C8A">
        <w:trPr>
          <w:cantSplit/>
          <w:trHeight w:val="21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11646000000000140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5 250,0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1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11646000020000140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5 250,0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8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11690000000000140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2 970,0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2 985,0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2 985,0</w:t>
            </w:r>
          </w:p>
        </w:tc>
      </w:tr>
      <w:tr w:rsidR="005F060E" w:rsidRPr="00341C8A" w:rsidTr="00341C8A">
        <w:trPr>
          <w:cantSplit/>
          <w:trHeight w:val="14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8" w:name="RANGE!A138:D138"/>
            <w:bookmarkEnd w:id="88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11690020020000140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2 970,0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2 985,0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2 985,0</w:t>
            </w:r>
          </w:p>
        </w:tc>
      </w:tr>
      <w:tr w:rsidR="005F060E" w:rsidRPr="00341C8A" w:rsidTr="00341C8A">
        <w:trPr>
          <w:cantSplit/>
          <w:trHeight w:val="3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89" w:name="RANGE!A139:D139"/>
            <w:bookmarkEnd w:id="89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20000000000000000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5 300 868,0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2 828 420,2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2 749 550,9</w:t>
            </w:r>
          </w:p>
        </w:tc>
      </w:tr>
      <w:tr w:rsidR="005F060E" w:rsidRPr="00341C8A" w:rsidTr="00341C8A">
        <w:trPr>
          <w:cantSplit/>
          <w:trHeight w:val="6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90" w:name="RANGE!A140:D140"/>
            <w:bookmarkEnd w:id="90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5 276 143,7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2 642 990,1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2 597 036,7</w:t>
            </w:r>
          </w:p>
        </w:tc>
      </w:tr>
      <w:tr w:rsidR="005F060E" w:rsidRPr="00341C8A" w:rsidTr="00341C8A">
        <w:trPr>
          <w:cantSplit/>
          <w:trHeight w:val="6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91" w:name="RANGE!A141:D141"/>
            <w:bookmarkEnd w:id="91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20201000000000151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1 294 157,8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323 453,3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406 000,9</w:t>
            </w:r>
          </w:p>
        </w:tc>
      </w:tr>
      <w:tr w:rsidR="005F060E" w:rsidRPr="00341C8A" w:rsidTr="00341C8A">
        <w:trPr>
          <w:cantSplit/>
          <w:trHeight w:val="6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2" w:name="RANGE!A142:D142"/>
            <w:bookmarkEnd w:id="92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20201001000000151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557 958,9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323 453,3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406 000,9</w:t>
            </w:r>
          </w:p>
        </w:tc>
      </w:tr>
      <w:tr w:rsidR="005F060E" w:rsidRPr="00341C8A" w:rsidTr="00341C8A">
        <w:trPr>
          <w:cantSplit/>
          <w:trHeight w:val="9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3" w:name="RANGE!A143:D143"/>
            <w:bookmarkEnd w:id="93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20201001020000151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557 958,9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323 453,3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406 000,9</w:t>
            </w:r>
          </w:p>
        </w:tc>
      </w:tr>
      <w:tr w:rsidR="005F060E" w:rsidRPr="00341C8A" w:rsidTr="00341C8A">
        <w:trPr>
          <w:cantSplit/>
          <w:trHeight w:val="6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4" w:name="RANGE!A144:D144"/>
            <w:bookmarkEnd w:id="9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20201003000000151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736 198,9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5" w:name="RANGE!A145:D145"/>
            <w:bookmarkEnd w:id="9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20201003020000151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736 198,9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96" w:name="RANGE!A146:D146"/>
            <w:bookmarkEnd w:id="96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20202000000000151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1 561 080,4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202 300,2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27 744,5</w:t>
            </w:r>
          </w:p>
        </w:tc>
      </w:tr>
      <w:tr w:rsidR="005F060E" w:rsidRPr="00341C8A" w:rsidTr="00341C8A">
        <w:trPr>
          <w:cantSplit/>
          <w:trHeight w:val="6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7" w:name="RANGE!A147:D147"/>
            <w:bookmarkEnd w:id="9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оздоровление детей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20202005020000151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30 964,7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20202009000000151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43 257,2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5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20202009020000151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43 257,2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0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реализацию программ поддержки социально ориентированных некоммерческих организаций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20202019000000151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12 053,0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программ поддержки социально ориентированных некоммерческих организаций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20202019020000151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12 053,0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9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20202046000000151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2 836,8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2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20202046020000151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2 836,8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6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20202051000000151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56 983,7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6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20202051020000151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56 983,7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6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оказание высокотехнологичной медицинской помощи гражданам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20202054020000151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1 739,9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6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поощрение лучших учителей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20202067020000151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20202077000000151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73 500,0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169 800,0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20202077020000151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73 500,0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169 800,0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20202085000000151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34 696,0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20202085020000151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34 696,0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0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дополнительных мероприятий в сфере занятости населения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20202101020000151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8 415,0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6 076,9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Государственного плана подготовки управленческих кадров для организаций народного хозяйства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20202103020000151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381,2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2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социальных программ субъектов Российской Федерации,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20202118020000151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3 775,8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приобретение специализированной лесопожарной технгики и оборудования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20202124020000151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4 379,6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закупку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20202128020000151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2 428,7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финансовое 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20202129020000151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2 972,7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20202133000000151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8 073,8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20202133020000151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8 073,8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6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реализацию программ повышения эффективности бюджетных расходов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20202136000000151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22 293,8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программ повышения эффективности бюджетных расходов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20202136020000151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22 293,8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5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20202172020000151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73 485,8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8" w:name="RANGE!A173:D173"/>
            <w:bookmarkEnd w:id="98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20202173020000151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26 444,3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26 423,3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27 744,5</w:t>
            </w:r>
          </w:p>
        </w:tc>
      </w:tr>
      <w:tr w:rsidR="005F060E" w:rsidRPr="00341C8A" w:rsidTr="00341C8A">
        <w:trPr>
          <w:cantSplit/>
          <w:trHeight w:val="96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на приобретение элитных семян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20202174020000151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803,2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2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20202177020000151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3 708,4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0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экономически значимых региональных программ в области растениеводства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20202178020000151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43 556,7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0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20202181020000151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10 177,3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99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инвестиционным кредитам (займам) на развитие растениеводства, переработки и развития инфраструктуры и логистического обеспечения рынков продукции растениеводства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20202182020000151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140 691,2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20202184020000151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36 654,7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племенного животноводства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20202185020000151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4 692,0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1 килограмм реализованного и (или) отгруженного на собственную переработку молока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20202186020000151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25 513,4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20202190020000151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46 529,3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20202191020000151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510 957,7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0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племенного крупного рогатого скота мясного направления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20202193020000151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509,3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7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начинающих фермеров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20202196020000151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1 247,0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7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развитие семейных животноводческих ферм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20202197000000151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4 090,0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развитие семейных животноводческих ферм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20202197020000151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4 090,0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20202198020000151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5 889,1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0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20202199020000151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327,9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информационно-навигационное обеспечение автомобильных маршрутов по транспортным коридорам "Север-Юг" и "Восток-Запад"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20202202020000151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11 779,5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7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модернизацию региональных систем дошкольного образования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20202204000000151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272 256,7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05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модернизацию региональных систем дошкольного образования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20202204020000151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272 256,7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4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20202208020000151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5 211,0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66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поддержку региональных проектов в сфере информационных технологий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20202217000000151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27 004,0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20202217020000151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27 004,0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6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99" w:name="RANGE!A196:D196"/>
            <w:bookmarkEnd w:id="99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20203000000000151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2 179 944,1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1 969 783,9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2 033 668,9</w:t>
            </w:r>
          </w:p>
        </w:tc>
      </w:tr>
      <w:tr w:rsidR="005F060E" w:rsidRPr="00341C8A" w:rsidTr="00341C8A">
        <w:trPr>
          <w:cantSplit/>
          <w:trHeight w:val="6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0" w:name="RANGE!A197:D197"/>
            <w:bookmarkEnd w:id="100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20203001000000151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945 914,6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1 028 656,2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1 038 212,8</w:t>
            </w:r>
          </w:p>
        </w:tc>
      </w:tr>
      <w:tr w:rsidR="005F060E" w:rsidRPr="00341C8A" w:rsidTr="00341C8A">
        <w:trPr>
          <w:cantSplit/>
          <w:trHeight w:val="9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1" w:name="RANGE!A198:D198"/>
            <w:bookmarkEnd w:id="101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20203001020000151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945 914,6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1 028 656,2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1 038 212,8</w:t>
            </w:r>
          </w:p>
        </w:tc>
      </w:tr>
      <w:tr w:rsidR="005F060E" w:rsidRPr="00341C8A" w:rsidTr="00341C8A">
        <w:trPr>
          <w:cantSplit/>
          <w:trHeight w:val="16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2" w:name="RANGE!A199:D199"/>
            <w:bookmarkEnd w:id="102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20203004000000151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38 176,1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40 122,8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42 168,8</w:t>
            </w:r>
          </w:p>
        </w:tc>
      </w:tr>
      <w:tr w:rsidR="005F060E" w:rsidRPr="00341C8A" w:rsidTr="00341C8A">
        <w:trPr>
          <w:cantSplit/>
          <w:trHeight w:val="16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3" w:name="RANGE!A200:D200"/>
            <w:bookmarkEnd w:id="103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20203004020000151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38 176,1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40 122,8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42 168,8</w:t>
            </w:r>
          </w:p>
        </w:tc>
      </w:tr>
      <w:tr w:rsidR="005F060E" w:rsidRPr="00341C8A" w:rsidTr="00341C8A">
        <w:trPr>
          <w:cantSplit/>
          <w:trHeight w:val="13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20203007000000151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132,9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1 075,7</w:t>
            </w:r>
          </w:p>
        </w:tc>
      </w:tr>
      <w:tr w:rsidR="005F060E" w:rsidRPr="00341C8A" w:rsidTr="00341C8A">
        <w:trPr>
          <w:cantSplit/>
          <w:trHeight w:val="14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20203007020000151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132,9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1 075,7</w:t>
            </w:r>
          </w:p>
        </w:tc>
      </w:tr>
      <w:tr w:rsidR="005F060E" w:rsidRPr="00341C8A" w:rsidTr="00341C8A">
        <w:trPr>
          <w:cantSplit/>
          <w:trHeight w:val="12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4" w:name="RANGE!A203:D203"/>
            <w:bookmarkEnd w:id="10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20203011000000151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58,0</w:t>
            </w:r>
          </w:p>
        </w:tc>
      </w:tr>
      <w:tr w:rsidR="005F060E" w:rsidRPr="00341C8A" w:rsidTr="00341C8A">
        <w:trPr>
          <w:cantSplit/>
          <w:trHeight w:val="16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5" w:name="RANGE!A204:D204"/>
            <w:bookmarkEnd w:id="10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20203011020000151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58,0</w:t>
            </w:r>
          </w:p>
        </w:tc>
      </w:tr>
      <w:tr w:rsidR="005F060E" w:rsidRPr="00341C8A" w:rsidTr="00341C8A">
        <w:trPr>
          <w:cantSplit/>
          <w:trHeight w:val="12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6" w:name="RANGE!A205:D205"/>
            <w:bookmarkEnd w:id="106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20203012000000151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410,3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410,3</w:t>
            </w:r>
          </w:p>
        </w:tc>
      </w:tr>
      <w:tr w:rsidR="005F060E" w:rsidRPr="00341C8A" w:rsidTr="00341C8A">
        <w:trPr>
          <w:cantSplit/>
          <w:trHeight w:val="15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7" w:name="RANGE!A206:D206"/>
            <w:bookmarkEnd w:id="10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20203012020000151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410,3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410,3</w:t>
            </w:r>
          </w:p>
        </w:tc>
      </w:tr>
      <w:tr w:rsidR="005F060E" w:rsidRPr="00341C8A" w:rsidTr="00341C8A">
        <w:trPr>
          <w:cantSplit/>
          <w:trHeight w:val="9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8" w:name="RANGE!A207:D207"/>
            <w:bookmarkEnd w:id="108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20203015000000151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14 021,7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14 061,3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14 061,3</w:t>
            </w:r>
          </w:p>
        </w:tc>
      </w:tr>
      <w:tr w:rsidR="005F060E" w:rsidRPr="00341C8A" w:rsidTr="00341C8A">
        <w:trPr>
          <w:cantSplit/>
          <w:trHeight w:val="12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9" w:name="RANGE!A208:D208"/>
            <w:bookmarkEnd w:id="109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20203015020000151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14 021,7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14 061,3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14 061,3</w:t>
            </w:r>
          </w:p>
        </w:tc>
      </w:tr>
      <w:tr w:rsidR="005F060E" w:rsidRPr="00341C8A" w:rsidTr="00341C8A">
        <w:trPr>
          <w:cantSplit/>
          <w:trHeight w:val="6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осуществление отдельных полномочий в области лесных отношений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20203018000000151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420 907,9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423 004,7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437 770,1</w:t>
            </w:r>
          </w:p>
        </w:tc>
      </w:tr>
      <w:tr w:rsidR="005F060E" w:rsidRPr="00341C8A" w:rsidTr="00341C8A">
        <w:trPr>
          <w:cantSplit/>
          <w:trHeight w:val="9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20203018020000151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420 907,9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423 004,7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437 770,1</w:t>
            </w:r>
          </w:p>
        </w:tc>
      </w:tr>
      <w:tr w:rsidR="005F060E" w:rsidRPr="00341C8A" w:rsidTr="00341C8A">
        <w:trPr>
          <w:cantSplit/>
          <w:trHeight w:val="6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осуществление отдельных полномочий в области водных отношений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20203019000000151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9 215,8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9 215,8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9 215,8</w:t>
            </w:r>
          </w:p>
        </w:tc>
      </w:tr>
      <w:tr w:rsidR="005F060E" w:rsidRPr="00341C8A" w:rsidTr="00341C8A">
        <w:trPr>
          <w:cantSplit/>
          <w:trHeight w:val="9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20203019020000151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9 215,8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9 215,8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9 215,8</w:t>
            </w:r>
          </w:p>
        </w:tc>
      </w:tr>
      <w:tr w:rsidR="005F060E" w:rsidRPr="00341C8A" w:rsidTr="00341C8A">
        <w:trPr>
          <w:cantSplit/>
          <w:trHeight w:val="10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0" w:name="RANGE!A213:D213"/>
            <w:bookmarkEnd w:id="110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20203020000000151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9 094,8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9 688,1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10 124,0</w:t>
            </w:r>
          </w:p>
        </w:tc>
      </w:tr>
      <w:tr w:rsidR="005F060E" w:rsidRPr="00341C8A" w:rsidTr="00341C8A">
        <w:trPr>
          <w:cantSplit/>
          <w:trHeight w:val="12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1" w:name="RANGE!A214:D214"/>
            <w:bookmarkEnd w:id="111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20203020020000151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9 094,8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9 688,1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10 124,0</w:t>
            </w:r>
          </w:p>
        </w:tc>
      </w:tr>
      <w:tr w:rsidR="005F060E" w:rsidRPr="00341C8A" w:rsidTr="00341C8A">
        <w:trPr>
          <w:cantSplit/>
          <w:trHeight w:val="12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2" w:name="RANGE!A215:D215"/>
            <w:bookmarkEnd w:id="112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Субвенции бюджетам на реализацию полномочий Российской Федерации по осуществлению социальных выплат безработным гражданам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20203025000000151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167 877,7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177 066,8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186 430,2</w:t>
            </w:r>
          </w:p>
        </w:tc>
      </w:tr>
      <w:tr w:rsidR="005F060E" w:rsidRPr="00341C8A" w:rsidTr="00341C8A">
        <w:trPr>
          <w:cantSplit/>
          <w:trHeight w:val="126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3" w:name="RANGE!A216:D216"/>
            <w:bookmarkEnd w:id="113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20203025020000151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167 877,7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177 066,8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186 430,2</w:t>
            </w:r>
          </w:p>
        </w:tc>
      </w:tr>
      <w:tr w:rsidR="005F060E" w:rsidRPr="00341C8A" w:rsidTr="00341C8A">
        <w:trPr>
          <w:cantSplit/>
          <w:trHeight w:val="16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4" w:name="RANGE!A217:D217"/>
            <w:bookmarkEnd w:id="11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20203053000000151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7 259,1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12 556,7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12 873,7</w:t>
            </w:r>
          </w:p>
        </w:tc>
      </w:tr>
      <w:tr w:rsidR="005F060E" w:rsidRPr="00341C8A" w:rsidTr="00341C8A">
        <w:trPr>
          <w:cantSplit/>
          <w:trHeight w:val="18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5" w:name="RANGE!A218:D218"/>
            <w:bookmarkEnd w:id="11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20203053020000151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7 259,1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12 556,7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12 873,7</w:t>
            </w:r>
          </w:p>
        </w:tc>
      </w:tr>
      <w:tr w:rsidR="005F060E" w:rsidRPr="00341C8A" w:rsidTr="00341C8A">
        <w:trPr>
          <w:cantSplit/>
          <w:trHeight w:val="18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Субвенции бюджетам на оказание отдельным категориям    граждан    государственной социальной   помощи    по    обеспечению лекарственными   препаратами,   медицинскими изделиями, а также специализированными продуктами лечебного питания для детей-инвалидов 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20203068000000151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171 096,9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2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Субвенции бюджетам субъектов  Российской Федерации на оказание отдельным категориям    граждан    государственной социальной   помощи    по    обеспечению лекарственными   препаратами,   медицинскими изделиями, а также специализированными продуктами лечебного питания для детей-инвалидов 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20203068020000151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171 096,9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1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6" w:name="RANGE!A221:D221"/>
            <w:bookmarkEnd w:id="116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20203069000000151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146 250,3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5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7" w:name="RANGE!A222:D222"/>
            <w:bookmarkEnd w:id="11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20203069020000151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146 250,3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9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8" w:name="RANGE!A223:D223"/>
            <w:bookmarkEnd w:id="118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20203070000000151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23 676,5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23 686,2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23 696,6</w:t>
            </w:r>
          </w:p>
        </w:tc>
      </w:tr>
      <w:tr w:rsidR="005F060E" w:rsidRPr="00341C8A" w:rsidTr="00341C8A">
        <w:trPr>
          <w:cantSplit/>
          <w:trHeight w:val="21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9" w:name="RANGE!A224:D224"/>
            <w:bookmarkEnd w:id="119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20203070020000151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23 676,5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23 686,2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23 696,6</w:t>
            </w:r>
          </w:p>
        </w:tc>
      </w:tr>
      <w:tr w:rsidR="005F060E" w:rsidRPr="00341C8A" w:rsidTr="00341C8A">
        <w:trPr>
          <w:cantSplit/>
          <w:trHeight w:val="10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проведение Всероссийской сельскохозяйственной переписи в 2016 году 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20203121020000151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18 673,6</w:t>
            </w:r>
          </w:p>
        </w:tc>
      </w:tr>
      <w:tr w:rsidR="005F060E" w:rsidRPr="00341C8A" w:rsidTr="00341C8A">
        <w:trPr>
          <w:cantSplit/>
          <w:trHeight w:val="22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20203122000000151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165 975,7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169 795,7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177 432,6</w:t>
            </w:r>
          </w:p>
        </w:tc>
      </w:tr>
      <w:tr w:rsidR="005F060E" w:rsidRPr="00341C8A" w:rsidTr="00341C8A">
        <w:trPr>
          <w:cantSplit/>
          <w:trHeight w:val="255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20203122020000151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165 975,7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169 795,7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177 432,6</w:t>
            </w:r>
          </w:p>
        </w:tc>
      </w:tr>
      <w:tr w:rsidR="005F060E" w:rsidRPr="00341C8A" w:rsidTr="00341C8A">
        <w:trPr>
          <w:cantSplit/>
          <w:trHeight w:val="6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0" w:name="RANGE!A228:D228"/>
            <w:bookmarkEnd w:id="120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Единая субвенция бюджетам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20203998020000151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59 875,8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61 461,3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61 465,4</w:t>
            </w:r>
          </w:p>
        </w:tc>
      </w:tr>
      <w:tr w:rsidR="005F060E" w:rsidRPr="00341C8A" w:rsidTr="00341C8A">
        <w:trPr>
          <w:cantSplit/>
          <w:trHeight w:val="3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21" w:name="RANGE!A229:D229"/>
            <w:bookmarkEnd w:id="121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20204000000000151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240 961,4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147 452,7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129 622,4</w:t>
            </w:r>
          </w:p>
        </w:tc>
      </w:tr>
      <w:tr w:rsidR="005F060E" w:rsidRPr="00341C8A" w:rsidTr="00341C8A">
        <w:trPr>
          <w:cantSplit/>
          <w:trHeight w:val="9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2" w:name="RANGE!A230:D230"/>
            <w:bookmarkEnd w:id="122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содержание депутатов Государственной Думы и их помощников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20204001000000151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3 254,4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3 254,4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3 254,4</w:t>
            </w:r>
          </w:p>
        </w:tc>
      </w:tr>
      <w:tr w:rsidR="005F060E" w:rsidRPr="00341C8A" w:rsidTr="00341C8A">
        <w:trPr>
          <w:cantSplit/>
          <w:trHeight w:val="13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3" w:name="RANGE!A231:D231"/>
            <w:bookmarkEnd w:id="123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20204001020000151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3 254,4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3 254,4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3 254,4</w:t>
            </w:r>
          </w:p>
        </w:tc>
      </w:tr>
      <w:tr w:rsidR="005F060E" w:rsidRPr="00341C8A" w:rsidTr="00341C8A">
        <w:trPr>
          <w:cantSplit/>
          <w:trHeight w:val="9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4" w:name="RANGE!A232:D232"/>
            <w:bookmarkEnd w:id="124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содержание членов Совета Федерации и их помощников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20204002000000151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1 890,5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1 890,5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1 890,5</w:t>
            </w:r>
          </w:p>
        </w:tc>
      </w:tr>
      <w:tr w:rsidR="005F060E" w:rsidRPr="00341C8A" w:rsidTr="00341C8A">
        <w:trPr>
          <w:cantSplit/>
          <w:trHeight w:val="9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5" w:name="RANGE!A233:D233"/>
            <w:bookmarkEnd w:id="125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20204002020000151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1 890,5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1 890,5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1 890,5</w:t>
            </w:r>
          </w:p>
        </w:tc>
      </w:tr>
      <w:tr w:rsidR="005F060E" w:rsidRPr="00341C8A" w:rsidTr="00341C8A">
        <w:trPr>
          <w:cantSplit/>
          <w:trHeight w:val="16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6" w:name="RANGE!A234:D234"/>
            <w:bookmarkEnd w:id="126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20204017000000151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78 861,1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78 861,1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78 861,1</w:t>
            </w:r>
          </w:p>
        </w:tc>
      </w:tr>
      <w:tr w:rsidR="005F060E" w:rsidRPr="00341C8A" w:rsidTr="00341C8A">
        <w:trPr>
          <w:cantSplit/>
          <w:trHeight w:val="18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20204017020000151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78 861,1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78 861,1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78 861,1</w:t>
            </w:r>
          </w:p>
        </w:tc>
      </w:tr>
      <w:tr w:rsidR="005F060E" w:rsidRPr="00341C8A" w:rsidTr="00341C8A">
        <w:trPr>
          <w:cantSplit/>
          <w:trHeight w:val="18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20204041000000151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934,7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8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20204041020000151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934,7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5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20204042000000151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344,0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5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20204042020000151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344,0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единовременные компенсационные выплаты медицинским работникам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20204043020000151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20204052000000151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20204052020000151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20204053000000151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3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20204053020000151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9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В и С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20204055020000151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27 430,8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27 430,8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27 430,8</w:t>
            </w:r>
          </w:p>
        </w:tc>
      </w:tr>
      <w:tr w:rsidR="005F060E" w:rsidRPr="00341C8A" w:rsidTr="00341C8A">
        <w:trPr>
          <w:cantSplit/>
          <w:trHeight w:val="12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20204061000000151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17 830,3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17 830,3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20204061020000151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17 830,3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17 830,3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32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20204062000000151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4 404,4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4 404,4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4 404,4</w:t>
            </w:r>
          </w:p>
        </w:tc>
      </w:tr>
      <w:tr w:rsidR="005F060E" w:rsidRPr="00341C8A" w:rsidTr="00341C8A">
        <w:trPr>
          <w:cantSplit/>
          <w:trHeight w:val="322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20204062020000151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4 404,4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4 404,4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4 404,4</w:t>
            </w:r>
          </w:p>
        </w:tc>
      </w:tr>
      <w:tr w:rsidR="005F060E" w:rsidRPr="00341C8A" w:rsidTr="00341C8A">
        <w:trPr>
          <w:cantSplit/>
          <w:trHeight w:val="388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противотуберкулёзных лекарственных препаратов (второго ряда), применяемых при лечении больных туберкулёзом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20204064020000151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13 125,7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13 125,7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13 125,7</w:t>
            </w:r>
          </w:p>
        </w:tc>
      </w:tr>
      <w:tr w:rsidR="005F060E" w:rsidRPr="00341C8A" w:rsidTr="00341C8A">
        <w:trPr>
          <w:cantSplit/>
          <w:trHeight w:val="19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компьютерного и сетевого оборудования с лицензионным программным обеспечением для реализации мероприятий по развитию службы крови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20204065020000151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16 122,2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0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7" w:name="RANGE!A252:D252"/>
            <w:bookmarkEnd w:id="127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реализацию мероприятий по профилактике ВИЧ-инфекции и гепатитов В и С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20204066000000151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655,5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655,5</w:t>
            </w:r>
          </w:p>
        </w:tc>
      </w:tr>
      <w:tr w:rsidR="005F060E" w:rsidRPr="00341C8A" w:rsidTr="00341C8A">
        <w:trPr>
          <w:cantSplit/>
          <w:trHeight w:val="12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 В и С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20204066020000151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655,5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655,5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655,5</w:t>
            </w:r>
          </w:p>
        </w:tc>
      </w:tr>
      <w:tr w:rsidR="005F060E" w:rsidRPr="00341C8A" w:rsidTr="00341C8A">
        <w:trPr>
          <w:cantSplit/>
          <w:trHeight w:val="123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государственную поддержку (грант) комплексного развития региональных и муниципальных учреждений культуры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20204070000000151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государственную поддержку (грант) комплексного развития региональных и муниципальных учреждений культуры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20204070020000151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9 300,0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3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государственную поддержку (грант) больших, средних и малых городов - центров культуры и туризма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20204071000000151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20 100,0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государственную поддержку (грант) больших, средних и малых городов - центров культуры и туризма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20204071020000151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20 100,0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29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на государственную поддержку (грант) реализации лучших событийных региональных и межрегиональных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20204072000000151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9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государственную поддержку (грант) реализации лучших событийных региональных и межрегиональных проектов в рамках развития культурно-познавательного туризма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20204072020000151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3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передаваемыебюджетам субъектов Российской Федерации на финансовое обеспечение мероприятий, связанных с отдыхом и оздоровлением детей в организациях отдыха детей и их оздоровления, расположенных в Республике Крым и г. Севастополе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20204076020000151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545,0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31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20204080000000151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114,0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2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20204080020000151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114,0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9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20204081000000151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10 348,8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2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20204081020000151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10 348,8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7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20204999000000151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66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20204999020000151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12 000,0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61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28" w:name="RANGE!A267:D267"/>
            <w:bookmarkEnd w:id="128"/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20300000000000180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154 947,6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185 430,1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152 514,2</w:t>
            </w:r>
          </w:p>
        </w:tc>
      </w:tr>
      <w:tr w:rsidR="005F060E" w:rsidRPr="00341C8A" w:rsidTr="00341C8A">
        <w:trPr>
          <w:cantSplit/>
          <w:trHeight w:val="9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9" w:name="RANGE!A268:D268"/>
            <w:bookmarkEnd w:id="129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от государственных (муниципальных) организаций в бюджеты субъектов Российской Федерации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20302000020000180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154 947,6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185 430,1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152 514,2</w:t>
            </w:r>
          </w:p>
        </w:tc>
      </w:tr>
      <w:tr w:rsidR="005F060E" w:rsidRPr="00341C8A" w:rsidTr="00341C8A">
        <w:trPr>
          <w:cantSplit/>
          <w:trHeight w:val="192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30" w:name="RANGE!A269:D269"/>
            <w:bookmarkEnd w:id="130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государственной корпорации - 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20302030020000180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15 806,7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23 401,4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25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31" w:name="RANGE!A270:D270"/>
            <w:bookmarkEnd w:id="131"/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20302060020000180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139 140,9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162 028,7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152 514,2</w:t>
            </w:r>
          </w:p>
        </w:tc>
      </w:tr>
      <w:tr w:rsidR="005F060E" w:rsidRPr="00341C8A" w:rsidTr="00341C8A">
        <w:trPr>
          <w:cantSplit/>
          <w:trHeight w:val="204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21800000000000000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41 288,1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6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21800000000000151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27 532,9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0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21802000020000151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27 532,9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57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21802030020000151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1 269,5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575"/>
        </w:trPr>
        <w:tc>
          <w:tcPr>
            <w:tcW w:w="3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21802040020000151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26 133,4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1605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21802060020000151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130,0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21800000000000180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13 755,2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 организациями остатков субсидий прошлых лет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21802000020000180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13 755,2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21802010020000180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13 713,6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21802020020000180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41,6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41C8A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5F060E" w:rsidRPr="00341C8A" w:rsidTr="00341C8A">
        <w:trPr>
          <w:cantSplit/>
          <w:trHeight w:val="945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21900000000000000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-171 511,40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060E" w:rsidRPr="00341C8A" w:rsidTr="00341C8A">
        <w:trPr>
          <w:cantSplit/>
          <w:trHeight w:val="126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060E" w:rsidRPr="00341C8A" w:rsidRDefault="005F060E" w:rsidP="00FC6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lang w:eastAsia="ru-RU"/>
              </w:rPr>
              <w:t>21902000020000151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-171 511,40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1C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060E" w:rsidRPr="00341C8A" w:rsidTr="00341C8A">
        <w:trPr>
          <w:cantSplit/>
          <w:trHeight w:val="315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F060E" w:rsidRPr="00341C8A" w:rsidRDefault="005F060E" w:rsidP="00FC601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060E" w:rsidRPr="00341C8A" w:rsidRDefault="005F060E" w:rsidP="00FC601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060E" w:rsidRDefault="005F060E"/>
    <w:sectPr w:rsidR="005F060E" w:rsidSect="00341C8A">
      <w:headerReference w:type="even" r:id="rId6"/>
      <w:headerReference w:type="default" r:id="rId7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60E" w:rsidRDefault="005F060E">
      <w:r>
        <w:separator/>
      </w:r>
    </w:p>
  </w:endnote>
  <w:endnote w:type="continuationSeparator" w:id="0">
    <w:p w:rsidR="005F060E" w:rsidRDefault="005F0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60E" w:rsidRDefault="005F060E">
      <w:r>
        <w:separator/>
      </w:r>
    </w:p>
  </w:footnote>
  <w:footnote w:type="continuationSeparator" w:id="0">
    <w:p w:rsidR="005F060E" w:rsidRDefault="005F06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60E" w:rsidRDefault="005F060E" w:rsidP="00621E6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060E" w:rsidRDefault="005F06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60E" w:rsidRPr="00341C8A" w:rsidRDefault="005F060E" w:rsidP="00621E6F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16"/>
        <w:szCs w:val="16"/>
      </w:rPr>
    </w:pPr>
    <w:r w:rsidRPr="00341C8A">
      <w:rPr>
        <w:rStyle w:val="PageNumber"/>
        <w:rFonts w:ascii="Times New Roman" w:hAnsi="Times New Roman"/>
        <w:sz w:val="16"/>
        <w:szCs w:val="16"/>
      </w:rPr>
      <w:fldChar w:fldCharType="begin"/>
    </w:r>
    <w:r w:rsidRPr="00341C8A">
      <w:rPr>
        <w:rStyle w:val="PageNumber"/>
        <w:rFonts w:ascii="Times New Roman" w:hAnsi="Times New Roman"/>
        <w:sz w:val="16"/>
        <w:szCs w:val="16"/>
      </w:rPr>
      <w:instrText xml:space="preserve">PAGE  </w:instrText>
    </w:r>
    <w:r w:rsidRPr="00341C8A">
      <w:rPr>
        <w:rStyle w:val="PageNumber"/>
        <w:rFonts w:ascii="Times New Roman" w:hAnsi="Times New Roman"/>
        <w:sz w:val="16"/>
        <w:szCs w:val="16"/>
      </w:rPr>
      <w:fldChar w:fldCharType="separate"/>
    </w:r>
    <w:r>
      <w:rPr>
        <w:rStyle w:val="PageNumber"/>
        <w:rFonts w:ascii="Times New Roman" w:hAnsi="Times New Roman"/>
        <w:noProof/>
        <w:sz w:val="16"/>
        <w:szCs w:val="16"/>
      </w:rPr>
      <w:t>6</w:t>
    </w:r>
    <w:r w:rsidRPr="00341C8A">
      <w:rPr>
        <w:rStyle w:val="PageNumber"/>
        <w:rFonts w:ascii="Times New Roman" w:hAnsi="Times New Roman"/>
        <w:sz w:val="16"/>
        <w:szCs w:val="16"/>
      </w:rPr>
      <w:fldChar w:fldCharType="end"/>
    </w:r>
  </w:p>
  <w:p w:rsidR="005F060E" w:rsidRDefault="005F060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018"/>
    <w:rsid w:val="00341C8A"/>
    <w:rsid w:val="004A42C0"/>
    <w:rsid w:val="00587FCE"/>
    <w:rsid w:val="005F060E"/>
    <w:rsid w:val="00621E6F"/>
    <w:rsid w:val="00785444"/>
    <w:rsid w:val="00D13A09"/>
    <w:rsid w:val="00FC6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A0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FC60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FC6018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FC60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FC60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FC60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FC60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FC601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FC601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FC60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FC6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FC60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FC6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FC6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FC6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FC6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FC60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FC6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FC60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FC6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FC60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FC6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FC6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FC6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FC6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FC6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FC6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FC6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FC6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FC6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FC6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FC6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FC6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FC601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FC601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FC60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6">
    <w:name w:val="xl126"/>
    <w:basedOn w:val="Normal"/>
    <w:uiPriority w:val="99"/>
    <w:rsid w:val="00FC60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341C8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4E9B"/>
    <w:rPr>
      <w:lang w:eastAsia="en-US"/>
    </w:rPr>
  </w:style>
  <w:style w:type="character" w:styleId="PageNumber">
    <w:name w:val="page number"/>
    <w:basedOn w:val="DefaultParagraphFont"/>
    <w:uiPriority w:val="99"/>
    <w:rsid w:val="00341C8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41C8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4E9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8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35</Pages>
  <Words>8145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Бокова Елена Евгеньевна</dc:creator>
  <cp:keywords/>
  <dc:description/>
  <cp:lastModifiedBy>uubetc_481</cp:lastModifiedBy>
  <cp:revision>3</cp:revision>
  <dcterms:created xsi:type="dcterms:W3CDTF">2014-12-18T13:38:00Z</dcterms:created>
  <dcterms:modified xsi:type="dcterms:W3CDTF">2014-12-18T13:45:00Z</dcterms:modified>
</cp:coreProperties>
</file>